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3A180" w14:textId="17870D92" w:rsidR="00790720" w:rsidRDefault="00EB7AC0" w:rsidP="00206DEE">
      <w:pPr>
        <w:pStyle w:val="Heading1"/>
        <w:contextualSpacing/>
      </w:pPr>
      <w:r>
        <w:t xml:space="preserve">4.4: </w:t>
      </w:r>
      <w:r w:rsidR="00E8511A">
        <w:t>Molecular Model</w:t>
      </w:r>
      <w:r w:rsidR="00146EF9">
        <w:t>s for Ethanol Burn</w:t>
      </w:r>
      <w:r w:rsidR="00E8511A">
        <w:t>ing</w:t>
      </w:r>
      <w:r w:rsidR="00D12697">
        <w:t xml:space="preserve"> Reading</w:t>
      </w:r>
    </w:p>
    <w:p w14:paraId="315ACCDB" w14:textId="517A66B0" w:rsidR="00D54584" w:rsidRDefault="00516331" w:rsidP="00E8511A">
      <w:pPr>
        <w:pStyle w:val="standard"/>
      </w:pPr>
      <w:r>
        <w:t xml:space="preserve">In your </w:t>
      </w:r>
      <w:r w:rsidR="00E8511A">
        <w:t xml:space="preserve">investigation you </w:t>
      </w:r>
      <w:r>
        <w:t>made some important observations of</w:t>
      </w:r>
      <w:r w:rsidR="00E8511A">
        <w:t xml:space="preserve"> how ethanol burns, </w:t>
      </w:r>
      <w:r>
        <w:t>and you found patterns in those observations</w:t>
      </w:r>
      <w:r w:rsidR="00D54584">
        <w:t>.</w:t>
      </w:r>
      <w:r w:rsidR="00D12697">
        <w:t xml:space="preserve"> </w:t>
      </w:r>
      <w:r w:rsidR="00D54584">
        <w:t>For example, you found that ethanol loses mass when it burns, and that there is more CO</w:t>
      </w:r>
      <w:r w:rsidR="00D54584" w:rsidRPr="00D70699">
        <w:rPr>
          <w:vertAlign w:val="subscript"/>
        </w:rPr>
        <w:t>2</w:t>
      </w:r>
      <w:r w:rsidR="00D54584">
        <w:t xml:space="preserve"> in the air after ethanol burns.</w:t>
      </w:r>
      <w:r w:rsidR="00D12697">
        <w:t xml:space="preserve"> </w:t>
      </w:r>
      <w:r w:rsidR="00D54584">
        <w:t>These observations and patterns can help you answer some of the Three Questions, especially the Matter Movement Question: Ethanol must be moving into the flame, and CO</w:t>
      </w:r>
      <w:r w:rsidR="00D54584" w:rsidRPr="00046502">
        <w:rPr>
          <w:vertAlign w:val="subscript"/>
        </w:rPr>
        <w:t>2</w:t>
      </w:r>
      <w:r w:rsidR="00D54584">
        <w:t xml:space="preserve"> must be coming out of the flame.</w:t>
      </w:r>
    </w:p>
    <w:p w14:paraId="77FFFD59" w14:textId="433D4FB4" w:rsidR="00D54584" w:rsidRDefault="002F05AE" w:rsidP="00E8511A">
      <w:pPr>
        <w:pStyle w:val="standard"/>
        <w:rPr>
          <w:i/>
        </w:rPr>
      </w:pPr>
      <w:r>
        <w:rPr>
          <w:noProof/>
        </w:rPr>
        <mc:AlternateContent>
          <mc:Choice Requires="wpg">
            <w:drawing>
              <wp:anchor distT="0" distB="0" distL="114300" distR="114300" simplePos="0" relativeHeight="251662336" behindDoc="0" locked="0" layoutInCell="1" allowOverlap="1" wp14:anchorId="558F54DF" wp14:editId="125EB3F8">
                <wp:simplePos x="0" y="0"/>
                <wp:positionH relativeFrom="column">
                  <wp:posOffset>4214142</wp:posOffset>
                </wp:positionH>
                <wp:positionV relativeFrom="paragraph">
                  <wp:posOffset>116699</wp:posOffset>
                </wp:positionV>
                <wp:extent cx="2163445" cy="1327150"/>
                <wp:effectExtent l="0" t="0" r="71755" b="0"/>
                <wp:wrapThrough wrapText="bothSides">
                  <wp:wrapPolygon edited="0">
                    <wp:start x="0" y="0"/>
                    <wp:lineTo x="0" y="21083"/>
                    <wp:lineTo x="12426" y="21083"/>
                    <wp:lineTo x="16737" y="21083"/>
                    <wp:lineTo x="20541" y="20670"/>
                    <wp:lineTo x="20288" y="19843"/>
                    <wp:lineTo x="22063" y="16949"/>
                    <wp:lineTo x="22063" y="9508"/>
                    <wp:lineTo x="21048" y="6614"/>
                    <wp:lineTo x="12426" y="0"/>
                    <wp:lineTo x="0" y="0"/>
                  </wp:wrapPolygon>
                </wp:wrapThrough>
                <wp:docPr id="4" name="Group 4"/>
                <wp:cNvGraphicFramePr/>
                <a:graphic xmlns:a="http://schemas.openxmlformats.org/drawingml/2006/main">
                  <a:graphicData uri="http://schemas.microsoft.com/office/word/2010/wordprocessingGroup">
                    <wpg:wgp>
                      <wpg:cNvGrpSpPr/>
                      <wpg:grpSpPr>
                        <a:xfrm>
                          <a:off x="0" y="0"/>
                          <a:ext cx="2163445" cy="1327150"/>
                          <a:chOff x="0" y="0"/>
                          <a:chExt cx="2288895" cy="1439545"/>
                        </a:xfrm>
                      </wpg:grpSpPr>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283335" cy="1439545"/>
                          </a:xfrm>
                          <a:prstGeom prst="rect">
                            <a:avLst/>
                          </a:prstGeom>
                        </pic:spPr>
                      </pic:pic>
                      <wps:wsp>
                        <wps:cNvPr id="2" name="Oval Callout 1"/>
                        <wps:cNvSpPr/>
                        <wps:spPr>
                          <a:xfrm>
                            <a:off x="1396720" y="381837"/>
                            <a:ext cx="892175" cy="917575"/>
                          </a:xfrm>
                          <a:prstGeom prst="wedgeEllipseCallout">
                            <a:avLst>
                              <a:gd name="adj1" fmla="val -106045"/>
                              <a:gd name="adj2" fmla="val -21184"/>
                            </a:avLst>
                          </a:prstGeom>
                          <a:solidFill>
                            <a:schemeClr val="bg1"/>
                          </a:solidFill>
                          <a:ln w="28575">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56FFECE5" w14:textId="4F802245" w:rsidR="005A7D32" w:rsidRPr="00D70699" w:rsidRDefault="00246B04" w:rsidP="00D70699">
                              <w:pPr>
                                <w:jc w:val="center"/>
                                <w:rPr>
                                  <w:b/>
                                  <w:sz w:val="72"/>
                                  <w:szCs w:val="72"/>
                                </w:rPr>
                              </w:pPr>
                              <w:r w:rsidRPr="008D7920">
                                <w:rPr>
                                  <w:b/>
                                  <w:color w:val="000000" w:themeColor="text1"/>
                                  <w:sz w:val="72"/>
                                  <w:szCs w:val="72"/>
                                </w:rPr>
                                <w: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558F54DF" id="Group 4" o:spid="_x0000_s1026" style="position:absolute;left:0;text-align:left;margin-left:331.8pt;margin-top:9.2pt;width:170.35pt;height:104.5pt;z-index:251662336;mso-width-relative:margin;mso-height-relative:margin" coordsize="22888,14395"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12833;height:1439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">
                  <v:imagedata r:id="rId8" o:title=""/>
                </v:shap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8" type="#_x0000_t63" style="position:absolute;left:13967;top:3818;width:8921;height:91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" adj="-12106,6224" fillcolor="white [3212]" strokecolor="black [3213]" strokeweight="2.25pt">
                  <v:shadow on="t" color="black" opacity="22937f" origin=",.5" offset="0,.63889mm"/>
                  <v:textbox>
                    <w:txbxContent>
                      <w:p w14:paraId="56FFECE5" w14:textId="4F802245" w:rsidR="005A7D32" w:rsidRPr="00D70699" w:rsidRDefault="00246B04" w:rsidP="00D70699">
                        <w:pPr>
                          <w:jc w:val="center"/>
                          <w:rPr>
                            <w:b/>
                            <w:sz w:val="72"/>
                            <w:szCs w:val="72"/>
                          </w:rPr>
                        </w:pPr>
                        <w:r w:rsidRPr="008D7920">
                          <w:rPr>
                            <w:b/>
                            <w:color w:val="000000" w:themeColor="text1"/>
                            <w:sz w:val="72"/>
                            <w:szCs w:val="72"/>
                          </w:rPr>
                          <w:t>?</w:t>
                        </w:r>
                      </w:p>
                    </w:txbxContent>
                  </v:textbox>
                </v:shape>
                <w10:wrap type="through"/>
              </v:group>
            </w:pict>
          </mc:Fallback>
        </mc:AlternateContent>
      </w:r>
      <w:r w:rsidR="00D54584">
        <w:t xml:space="preserve">But a good chemical explanation </w:t>
      </w:r>
      <w:r w:rsidR="006E4601">
        <w:t>also needs to answer the Matter Change Question and the Energy Change Question.</w:t>
      </w:r>
      <w:r w:rsidR="00D12697">
        <w:t xml:space="preserve"> </w:t>
      </w:r>
      <w:r w:rsidR="006E4601">
        <w:t xml:space="preserve">You need to explain what’s happening to matter and energy </w:t>
      </w:r>
      <w:r w:rsidR="006E4601">
        <w:rPr>
          <w:i/>
        </w:rPr>
        <w:t xml:space="preserve">inside </w:t>
      </w:r>
      <w:r w:rsidR="006E4601">
        <w:t>the flame.</w:t>
      </w:r>
      <w:r w:rsidR="00D12697">
        <w:t xml:space="preserve"> </w:t>
      </w:r>
      <w:r w:rsidR="00C31602">
        <w:t>Atoms are rearranging into new molecules inside the flame, but they are too small for even the most powerful microscopes to detect.</w:t>
      </w:r>
      <w:r w:rsidR="00D12697">
        <w:t xml:space="preserve"> </w:t>
      </w:r>
      <w:r w:rsidR="00344A40">
        <w:t xml:space="preserve">So observations are not enough to answer the Matter Change and Energy Change questions. We need </w:t>
      </w:r>
      <w:r w:rsidR="00344A40">
        <w:rPr>
          <w:i/>
        </w:rPr>
        <w:t>scientific models.</w:t>
      </w:r>
    </w:p>
    <w:p w14:paraId="4979DFBF" w14:textId="5FB1B602" w:rsidR="00344A40" w:rsidRDefault="00344A40" w:rsidP="00D70699">
      <w:pPr>
        <w:pStyle w:val="Heading2"/>
      </w:pPr>
      <w:r>
        <w:t>What Are Scientific Models?</w:t>
      </w:r>
    </w:p>
    <w:p w14:paraId="1136002F" w14:textId="22277E70" w:rsidR="00344A40" w:rsidRDefault="00D64793">
      <w:pPr>
        <w:pStyle w:val="standard"/>
      </w:pPr>
      <w:r>
        <w:t>In addition to systems or events that they can observe directly, scientists want to understand things that are too small, or too big, or too long ago, or too far away, for us to observe.</w:t>
      </w:r>
      <w:r w:rsidR="00D12697">
        <w:t xml:space="preserve"> </w:t>
      </w:r>
      <w:r>
        <w:t>For example, scientists want to understand:</w:t>
      </w:r>
    </w:p>
    <w:p w14:paraId="114356E2" w14:textId="3FD6308E" w:rsidR="00D64793" w:rsidRDefault="00D64793" w:rsidP="00D70699">
      <w:pPr>
        <w:pStyle w:val="ListParagraph"/>
      </w:pPr>
      <w:r>
        <w:t>What is in the center of the Earth and the center of the Sun</w:t>
      </w:r>
      <w:r w:rsidR="00706037">
        <w:t>?</w:t>
      </w:r>
    </w:p>
    <w:p w14:paraId="61ED64CA" w14:textId="70E5239E" w:rsidR="00D64793" w:rsidRDefault="00D64793" w:rsidP="00D70699">
      <w:pPr>
        <w:pStyle w:val="ListParagraph"/>
      </w:pPr>
      <w:r>
        <w:t xml:space="preserve">What was living on the Earth </w:t>
      </w:r>
      <w:r w:rsidR="00706037">
        <w:t xml:space="preserve">like </w:t>
      </w:r>
      <w:r>
        <w:t>millions of years ago</w:t>
      </w:r>
      <w:r w:rsidR="00706037">
        <w:t>?</w:t>
      </w:r>
    </w:p>
    <w:p w14:paraId="01937F48" w14:textId="551DB71B" w:rsidR="00D64793" w:rsidRDefault="00D64793" w:rsidP="00D70699">
      <w:pPr>
        <w:pStyle w:val="ListParagraph"/>
      </w:pPr>
      <w:r>
        <w:t>How our climate will change in the future</w:t>
      </w:r>
      <w:r w:rsidR="00706037">
        <w:t>?</w:t>
      </w:r>
    </w:p>
    <w:p w14:paraId="7DC0AEFD" w14:textId="16EB20F2" w:rsidR="00D64793" w:rsidRDefault="00D64793" w:rsidP="00D70699">
      <w:pPr>
        <w:pStyle w:val="ListParagraph"/>
      </w:pPr>
      <w:r>
        <w:t>What is happening to matter and energy inside a flame</w:t>
      </w:r>
      <w:r w:rsidR="00706037">
        <w:t>?</w:t>
      </w:r>
    </w:p>
    <w:p w14:paraId="57560986" w14:textId="2F564A60" w:rsidR="00D64793" w:rsidRDefault="00C30F1B">
      <w:pPr>
        <w:pStyle w:val="standard"/>
      </w:pPr>
      <w:r>
        <w:t xml:space="preserve">Scientists </w:t>
      </w:r>
      <w:r w:rsidR="00F959CB">
        <w:t xml:space="preserve">develop </w:t>
      </w:r>
      <w:r w:rsidR="00F959CB">
        <w:rPr>
          <w:i/>
        </w:rPr>
        <w:t>models</w:t>
      </w:r>
      <w:r w:rsidR="00F959CB">
        <w:t xml:space="preserve"> </w:t>
      </w:r>
      <w:r w:rsidR="0030488A">
        <w:t>to explain and predict events and phenomena in systems</w:t>
      </w:r>
      <w:r w:rsidR="00F959CB">
        <w:t xml:space="preserve"> and support their models with evidence-based arguments.</w:t>
      </w:r>
      <w:r w:rsidR="0030488A">
        <w:t xml:space="preserve"> Scientific models are useful because they </w:t>
      </w:r>
      <w:r w:rsidR="000039B4">
        <w:t>show</w:t>
      </w:r>
      <w:r w:rsidR="0030488A">
        <w:t xml:space="preserve"> the rules and mechanisms that govern how a system works.</w:t>
      </w:r>
      <w:r w:rsidR="00D12697">
        <w:t xml:space="preserve"> </w:t>
      </w:r>
      <w:r w:rsidR="0030488A">
        <w:t xml:space="preserve">Scientific models can be represented in different ways – for example </w:t>
      </w:r>
      <w:r w:rsidR="00CE1422">
        <w:t xml:space="preserve">with </w:t>
      </w:r>
      <w:r w:rsidR="0030488A">
        <w:t>diagrams</w:t>
      </w:r>
      <w:r w:rsidR="00CE1422">
        <w:t xml:space="preserve">, equations, </w:t>
      </w:r>
      <w:r w:rsidR="0030488A">
        <w:t>simulations</w:t>
      </w:r>
      <w:r w:rsidR="00CE1422">
        <w:t xml:space="preserve">, </w:t>
      </w:r>
      <w:r w:rsidR="0030488A">
        <w:t xml:space="preserve">or </w:t>
      </w:r>
      <w:r w:rsidR="00CE1422">
        <w:t>physical objects.</w:t>
      </w:r>
      <w:r w:rsidR="00D12697">
        <w:t xml:space="preserve"> </w:t>
      </w:r>
      <w:r w:rsidR="00E54AE9">
        <w:t>Scientists</w:t>
      </w:r>
      <w:r w:rsidR="00CE1422">
        <w:t xml:space="preserve"> also test their models in ma</w:t>
      </w:r>
      <w:r w:rsidR="00E54AE9">
        <w:t>ny different ways.</w:t>
      </w:r>
      <w:r w:rsidR="00D12697">
        <w:t xml:space="preserve"> </w:t>
      </w:r>
      <w:r w:rsidR="00E54AE9">
        <w:t>For example, they use their models to make predictions about things that they can observe or measure, then check to see how accurate the predictions are.</w:t>
      </w:r>
      <w:r w:rsidR="00D12697">
        <w:t xml:space="preserve"> </w:t>
      </w:r>
      <w:r w:rsidR="00380E96">
        <w:t>The best scientific models have been tested by thousands of different scientists, so scientists have great confidence in their accuracy.</w:t>
      </w:r>
    </w:p>
    <w:p w14:paraId="3BAAB70E" w14:textId="629664C9" w:rsidR="00380E96" w:rsidRPr="00F959CB" w:rsidRDefault="00380E96" w:rsidP="00D70699">
      <w:pPr>
        <w:pStyle w:val="Heading2"/>
      </w:pPr>
      <w:r>
        <w:t>Atomic-molecular Models of Chemical Change</w:t>
      </w:r>
    </w:p>
    <w:p w14:paraId="2E359754" w14:textId="45E827BE" w:rsidR="005F3962" w:rsidRPr="005F3962" w:rsidRDefault="00A32B27">
      <w:pPr>
        <w:pStyle w:val="standard"/>
      </w:pPr>
      <w:r>
        <w:t>Atomic-molecular models are perhaps the most important of all scientific models, in part because they are so useful for explaining chemical changes.</w:t>
      </w:r>
      <w:r w:rsidR="005A7D32">
        <w:t xml:space="preserve"> </w:t>
      </w:r>
      <w:r w:rsidR="00D31878">
        <w:t>T</w:t>
      </w:r>
      <w:r w:rsidR="005A7D32">
        <w:t>he rules in the Three Questions Hando</w:t>
      </w:r>
      <w:r w:rsidR="00FA3870">
        <w:t xml:space="preserve">ut are </w:t>
      </w:r>
      <w:r w:rsidR="00D31878">
        <w:t>an important part of</w:t>
      </w:r>
      <w:r w:rsidR="005A7D32">
        <w:t xml:space="preserve"> the atomic-molecular scientific model because they describe how systems work at the atomic-molecular scale.</w:t>
      </w:r>
      <w:r w:rsidR="00D12697">
        <w:t xml:space="preserve"> </w:t>
      </w:r>
      <w:r w:rsidR="005F3962">
        <w:t>Elizabeth Fulhame</w:t>
      </w:r>
      <w:r w:rsidR="00380E96">
        <w:t xml:space="preserve"> was a very careful observer, but when she</w:t>
      </w:r>
      <w:r w:rsidR="005F3962">
        <w:t xml:space="preserve"> conducted her investigations, she did not have access to accurate models of atoms and molecules. This limited her explanations</w:t>
      </w:r>
      <w:r w:rsidR="00D77FBC">
        <w:t xml:space="preserve"> and</w:t>
      </w:r>
      <w:r w:rsidR="005F3962">
        <w:t xml:space="preserve"> predictions.</w:t>
      </w:r>
      <w:r w:rsidR="007B7768" w:rsidRPr="007B7768">
        <w:t xml:space="preserve"> </w:t>
      </w:r>
    </w:p>
    <w:p w14:paraId="638E09BC" w14:textId="349E9540" w:rsidR="005F3962" w:rsidRDefault="005F3962" w:rsidP="00E8511A">
      <w:pPr>
        <w:pStyle w:val="standard"/>
      </w:pPr>
      <w:r>
        <w:t xml:space="preserve">Unlike Elizabeth Fulhame, you </w:t>
      </w:r>
      <w:r w:rsidR="00C10F17">
        <w:t>can explain</w:t>
      </w:r>
      <w:r w:rsidR="00C10F17" w:rsidRPr="00C10F17">
        <w:t xml:space="preserve"> </w:t>
      </w:r>
      <w:r w:rsidR="00C10F17">
        <w:t xml:space="preserve">ethanol burning by using </w:t>
      </w:r>
      <w:r>
        <w:t xml:space="preserve">materials to </w:t>
      </w:r>
      <w:r w:rsidR="0030488A">
        <w:t xml:space="preserve">represent </w:t>
      </w:r>
      <w:r>
        <w:t xml:space="preserve">what is happening at the atomic-molecular scale. </w:t>
      </w:r>
      <w:r w:rsidR="00F86367">
        <w:t xml:space="preserve">From your investigation, you know the reactants (or starting materials) and the products (or ending materials) when ethanol burns. With that information, you can </w:t>
      </w:r>
      <w:r>
        <w:t xml:space="preserve">'zoom in' and model the change </w:t>
      </w:r>
      <w:r w:rsidR="0030488A">
        <w:t xml:space="preserve">that </w:t>
      </w:r>
      <w:r>
        <w:t xml:space="preserve">is happening at the atomic-molecular scale. </w:t>
      </w:r>
    </w:p>
    <w:p w14:paraId="331A89C4" w14:textId="20493781" w:rsidR="008565DF" w:rsidRDefault="008309D9" w:rsidP="00E8511A">
      <w:pPr>
        <w:pStyle w:val="standard"/>
      </w:pPr>
      <w:r>
        <w:t xml:space="preserve">You will use different representations of atoms and molecules when you </w:t>
      </w:r>
      <w:r w:rsidR="003C789D">
        <w:t xml:space="preserve">answer the Matter Change Question and the Energy Change Question, particularly the three </w:t>
      </w:r>
      <w:r w:rsidR="003C789D">
        <w:lastRenderedPageBreak/>
        <w:t>representations shown below</w:t>
      </w:r>
      <w:r w:rsidR="00D12697">
        <w:t>, in your explanation</w:t>
      </w:r>
      <w:r w:rsidR="003C789D">
        <w:t>.</w:t>
      </w:r>
      <w:r w:rsidR="00D12697">
        <w:t xml:space="preserve"> </w:t>
      </w:r>
      <w:r w:rsidR="003C789D">
        <w:t>Even though these representations look different, they all show the same molecule, with the same atoms and the same bonds.</w:t>
      </w:r>
      <w:r w:rsidR="00D12697">
        <w:t xml:space="preserve"> </w:t>
      </w:r>
    </w:p>
    <w:tbl>
      <w:tblPr>
        <w:tblStyle w:val="TableGrid"/>
        <w:tblW w:w="0" w:type="auto"/>
        <w:tblLook w:val="04A0" w:firstRow="1" w:lastRow="0" w:firstColumn="1" w:lastColumn="0" w:noHBand="0" w:noVBand="1"/>
      </w:tblPr>
      <w:tblGrid>
        <w:gridCol w:w="4658"/>
        <w:gridCol w:w="4692"/>
      </w:tblGrid>
      <w:tr w:rsidR="00522C0C" w14:paraId="5B4DB68E" w14:textId="77777777" w:rsidTr="009944D9">
        <w:tc>
          <w:tcPr>
            <w:tcW w:w="9350" w:type="dxa"/>
            <w:gridSpan w:val="2"/>
            <w:vAlign w:val="center"/>
          </w:tcPr>
          <w:p w14:paraId="22B3804C" w14:textId="0980E273" w:rsidR="00564F83" w:rsidRDefault="00564F83" w:rsidP="00D70699">
            <w:pPr>
              <w:spacing w:after="0"/>
              <w:jc w:val="center"/>
            </w:pPr>
            <w:r w:rsidRPr="00D70699">
              <w:rPr>
                <w:sz w:val="32"/>
                <w:szCs w:val="32"/>
              </w:rPr>
              <w:t>Three representations of an ethanol molecule</w:t>
            </w:r>
          </w:p>
        </w:tc>
      </w:tr>
      <w:tr w:rsidR="00522C0C" w14:paraId="4EF7C629" w14:textId="77777777" w:rsidTr="009944D9">
        <w:tc>
          <w:tcPr>
            <w:tcW w:w="9350" w:type="dxa"/>
            <w:gridSpan w:val="2"/>
            <w:vAlign w:val="center"/>
          </w:tcPr>
          <w:p w14:paraId="403A296E" w14:textId="77777777" w:rsidR="00564F83" w:rsidRPr="00F03CEA" w:rsidRDefault="00564F83" w:rsidP="00564F83">
            <w:pPr>
              <w:spacing w:after="0"/>
              <w:jc w:val="center"/>
              <w:rPr>
                <w:sz w:val="40"/>
                <w:szCs w:val="40"/>
              </w:rPr>
            </w:pPr>
            <w:r w:rsidRPr="00F03CEA">
              <w:rPr>
                <w:sz w:val="40"/>
                <w:szCs w:val="40"/>
              </w:rPr>
              <w:t>C</w:t>
            </w:r>
            <w:r w:rsidRPr="00F03CEA">
              <w:rPr>
                <w:sz w:val="40"/>
                <w:szCs w:val="40"/>
                <w:vertAlign w:val="subscript"/>
              </w:rPr>
              <w:t>2</w:t>
            </w:r>
            <w:r w:rsidRPr="00F03CEA">
              <w:rPr>
                <w:sz w:val="40"/>
                <w:szCs w:val="40"/>
              </w:rPr>
              <w:t>H</w:t>
            </w:r>
            <w:r w:rsidRPr="00F03CEA">
              <w:rPr>
                <w:sz w:val="40"/>
                <w:szCs w:val="40"/>
                <w:vertAlign w:val="subscript"/>
              </w:rPr>
              <w:t>5</w:t>
            </w:r>
            <w:r w:rsidRPr="00F03CEA">
              <w:rPr>
                <w:sz w:val="40"/>
                <w:szCs w:val="40"/>
              </w:rPr>
              <w:t>OH</w:t>
            </w:r>
          </w:p>
          <w:p w14:paraId="2A59B815" w14:textId="12542FB7" w:rsidR="00564F83" w:rsidRPr="00564F83" w:rsidRDefault="00564F83" w:rsidP="00564F83">
            <w:pPr>
              <w:spacing w:after="0"/>
              <w:jc w:val="center"/>
              <w:rPr>
                <w:sz w:val="40"/>
                <w:szCs w:val="40"/>
              </w:rPr>
            </w:pPr>
            <w:r>
              <w:t>1. Chemical formula</w:t>
            </w:r>
          </w:p>
        </w:tc>
      </w:tr>
      <w:tr w:rsidR="005A7D32" w14:paraId="350FF431" w14:textId="77777777" w:rsidTr="00564F83">
        <w:tc>
          <w:tcPr>
            <w:tcW w:w="4658" w:type="dxa"/>
            <w:vAlign w:val="center"/>
          </w:tcPr>
          <w:p w14:paraId="524EE5B0" w14:textId="0B9A4AA7" w:rsidR="008565DF" w:rsidRDefault="00EE1C15" w:rsidP="00D70699">
            <w:pPr>
              <w:spacing w:after="0"/>
              <w:jc w:val="center"/>
            </w:pPr>
            <w:r w:rsidRPr="00EE1C15">
              <w:rPr>
                <w:noProof/>
              </w:rPr>
              <w:drawing>
                <wp:inline distT="0" distB="0" distL="0" distR="0" wp14:anchorId="392E8E22" wp14:editId="4A0F814C">
                  <wp:extent cx="2025845" cy="1519384"/>
                  <wp:effectExtent l="0" t="0" r="6350" b="5080"/>
                  <wp:docPr id="5" name="Picture 5" descr="2013-02-15 12.5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2013-02-15 12.51.33.jpg"/>
                          <pic:cNvPicPr>
                            <a:picLocks noChangeAspect="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025845" cy="1519384"/>
                          </a:xfrm>
                          <a:prstGeom prst="rect">
                            <a:avLst/>
                          </a:prstGeom>
                          <a:noFill/>
                          <a:ln w="9525">
                            <a:noFill/>
                            <a:miter lim="800000"/>
                            <a:headEnd/>
                            <a:tailEnd/>
                          </a:ln>
                        </pic:spPr>
                      </pic:pic>
                    </a:graphicData>
                  </a:graphic>
                </wp:inline>
              </w:drawing>
            </w:r>
          </w:p>
          <w:p w14:paraId="4F614259" w14:textId="44A061EA" w:rsidR="00EE1C15" w:rsidRDefault="00EE1C15" w:rsidP="00D70699">
            <w:pPr>
              <w:spacing w:after="0"/>
              <w:jc w:val="center"/>
            </w:pPr>
            <w:r>
              <w:t>2. Physical model</w:t>
            </w:r>
          </w:p>
        </w:tc>
        <w:tc>
          <w:tcPr>
            <w:tcW w:w="4692" w:type="dxa"/>
            <w:vAlign w:val="center"/>
          </w:tcPr>
          <w:p w14:paraId="2BA0CFC1" w14:textId="5DA16614" w:rsidR="008565DF" w:rsidRDefault="00EE1C15" w:rsidP="00D70699">
            <w:pPr>
              <w:spacing w:after="0"/>
              <w:jc w:val="center"/>
            </w:pPr>
            <w:r w:rsidRPr="00EE1C15">
              <w:rPr>
                <w:noProof/>
              </w:rPr>
              <w:drawing>
                <wp:inline distT="0" distB="0" distL="0" distR="0" wp14:anchorId="13D5FE30" wp14:editId="138520A7">
                  <wp:extent cx="2251075" cy="1373785"/>
                  <wp:effectExtent l="0" t="0" r="9525" b="0"/>
                  <wp:docPr id="6" name="Picture 24" descr="ethan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descr="ethanol"/>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2251075" cy="1373785"/>
                          </a:xfrm>
                          <a:prstGeom prst="rect">
                            <a:avLst/>
                          </a:prstGeom>
                          <a:noFill/>
                          <a:ln>
                            <a:noFill/>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solidFill>
                                  <a:srgbClr val="FFFFFF"/>
                                </a:solidFill>
                              </a14:hiddenFill>
                            </a:ex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miter lim="800000"/>
                                <a:headEnd/>
                                <a:tailEnd/>
                              </a14:hiddenLine>
                            </a:ext>
                          </a:extLst>
                        </pic:spPr>
                      </pic:pic>
                    </a:graphicData>
                  </a:graphic>
                </wp:inline>
              </w:drawing>
            </w:r>
          </w:p>
          <w:p w14:paraId="613B2539" w14:textId="30A6DFFB" w:rsidR="00EE1C15" w:rsidRDefault="00EE1C15" w:rsidP="00D70699">
            <w:pPr>
              <w:spacing w:after="0"/>
              <w:jc w:val="center"/>
            </w:pPr>
            <w:r>
              <w:t xml:space="preserve">3. </w:t>
            </w:r>
            <w:r w:rsidR="00564F83">
              <w:t xml:space="preserve">Digital </w:t>
            </w:r>
            <w:r>
              <w:t>model</w:t>
            </w:r>
          </w:p>
        </w:tc>
      </w:tr>
    </w:tbl>
    <w:p w14:paraId="1C23F1D5" w14:textId="77777777" w:rsidR="008565DF" w:rsidRDefault="008565DF" w:rsidP="00D70699">
      <w:pPr>
        <w:spacing w:after="0"/>
      </w:pPr>
    </w:p>
    <w:p w14:paraId="257FA693" w14:textId="54F77FBE" w:rsidR="00F86367" w:rsidRDefault="003C789D" w:rsidP="00E8511A">
      <w:pPr>
        <w:pStyle w:val="standard"/>
      </w:pPr>
      <w:r>
        <w:rPr>
          <w:b/>
        </w:rPr>
        <w:t>Rules to follow.</w:t>
      </w:r>
      <w:r w:rsidR="00D12697">
        <w:rPr>
          <w:b/>
        </w:rPr>
        <w:t xml:space="preserve"> </w:t>
      </w:r>
      <w:r>
        <w:t>The atoms in the different representations all follow the same rules</w:t>
      </w:r>
      <w:r w:rsidR="00D81473">
        <w:t>. These rules are that:</w:t>
      </w:r>
    </w:p>
    <w:p w14:paraId="2D261804" w14:textId="25BA5096" w:rsidR="0072505E" w:rsidRPr="00D81473" w:rsidRDefault="009D4F0A" w:rsidP="00D70699">
      <w:pPr>
        <w:pStyle w:val="ListParagraph"/>
      </w:pPr>
      <w:r w:rsidRPr="00D81473">
        <w:t>Atoms in stable molecules have a certain number of bonds to other atoms:</w:t>
      </w:r>
    </w:p>
    <w:p w14:paraId="2974174A" w14:textId="77777777" w:rsidR="0072505E" w:rsidRPr="00D81473" w:rsidRDefault="009D4F0A" w:rsidP="00D70699">
      <w:pPr>
        <w:pStyle w:val="ListParagraph"/>
        <w:numPr>
          <w:ilvl w:val="1"/>
          <w:numId w:val="24"/>
        </w:numPr>
      </w:pPr>
      <w:r w:rsidRPr="00D81473">
        <w:t>Carbon: 4 bonds</w:t>
      </w:r>
    </w:p>
    <w:p w14:paraId="65AE3072" w14:textId="77777777" w:rsidR="0072505E" w:rsidRPr="00D81473" w:rsidRDefault="009D4F0A" w:rsidP="00D70699">
      <w:pPr>
        <w:pStyle w:val="ListParagraph"/>
        <w:numPr>
          <w:ilvl w:val="1"/>
          <w:numId w:val="24"/>
        </w:numPr>
      </w:pPr>
      <w:r w:rsidRPr="00D81473">
        <w:t>Oxygen: 2 bonds</w:t>
      </w:r>
    </w:p>
    <w:p w14:paraId="668578F4" w14:textId="77777777" w:rsidR="0072505E" w:rsidRPr="00D81473" w:rsidRDefault="009D4F0A" w:rsidP="00D70699">
      <w:pPr>
        <w:pStyle w:val="ListParagraph"/>
        <w:numPr>
          <w:ilvl w:val="1"/>
          <w:numId w:val="24"/>
        </w:numPr>
      </w:pPr>
      <w:r w:rsidRPr="00D81473">
        <w:t>Hydrogen: 1 bond</w:t>
      </w:r>
    </w:p>
    <w:p w14:paraId="297E05EE" w14:textId="77777777" w:rsidR="0072505E" w:rsidRPr="00D81473" w:rsidRDefault="009D4F0A" w:rsidP="00D70699">
      <w:pPr>
        <w:pStyle w:val="ListParagraph"/>
      </w:pPr>
      <w:r w:rsidRPr="00D81473">
        <w:t>Oxygen atoms do NOT bond to other oxygen atoms if they can bond to carbon or hydrogen instead.</w:t>
      </w:r>
    </w:p>
    <w:p w14:paraId="791F4849" w14:textId="58D1BE1F" w:rsidR="00B425FA" w:rsidRDefault="00B425FA" w:rsidP="00BB4880">
      <w:pPr>
        <w:pStyle w:val="standard"/>
      </w:pPr>
      <w:r>
        <w:t>You also know that atoms last forever in chemical changes, so you can make new molecules with the same atoms, but you cannot get rid of any atoms or bring in new atoms during the change.</w:t>
      </w:r>
      <w:r w:rsidR="00D12697">
        <w:t xml:space="preserve"> </w:t>
      </w:r>
    </w:p>
    <w:p w14:paraId="0305556C" w14:textId="40166FCA" w:rsidR="008B5602" w:rsidRDefault="00CD33C8" w:rsidP="00495089">
      <w:pPr>
        <w:pStyle w:val="standard"/>
      </w:pPr>
      <w:r>
        <w:t xml:space="preserve">Following these rules, you can model the chemical </w:t>
      </w:r>
      <w:r w:rsidR="005F3962">
        <w:t>change</w:t>
      </w:r>
      <w:r>
        <w:t xml:space="preserve"> that happens when ethanol burns. </w:t>
      </w:r>
    </w:p>
    <w:p w14:paraId="37CB7944" w14:textId="13F7FA3A" w:rsidR="00495089" w:rsidRDefault="00495089" w:rsidP="00495089">
      <w:pPr>
        <w:pStyle w:val="standard"/>
      </w:pPr>
    </w:p>
    <w:p w14:paraId="2B47325A" w14:textId="656371C6" w:rsidR="00495089" w:rsidRDefault="00495089" w:rsidP="00495089">
      <w:pPr>
        <w:pStyle w:val="standard"/>
      </w:pPr>
    </w:p>
    <w:p w14:paraId="331092EB" w14:textId="77777777" w:rsidR="00495089" w:rsidRDefault="00495089" w:rsidP="00495089">
      <w:pPr>
        <w:pStyle w:val="standard"/>
      </w:pPr>
    </w:p>
    <w:p w14:paraId="7EAAC954" w14:textId="77777777" w:rsidR="008B5602" w:rsidRPr="008B5602" w:rsidRDefault="008B5602" w:rsidP="008B5602"/>
    <w:p w14:paraId="78FA8517" w14:textId="77777777" w:rsidR="008B5602" w:rsidRPr="008B5602" w:rsidRDefault="008B5602" w:rsidP="008B5602"/>
    <w:p w14:paraId="0454E717" w14:textId="0177A207" w:rsidR="00206DEE" w:rsidRPr="008B5602" w:rsidRDefault="00206DEE" w:rsidP="008B5602">
      <w:pPr>
        <w:tabs>
          <w:tab w:val="left" w:pos="6600"/>
        </w:tabs>
      </w:pPr>
    </w:p>
    <w:sectPr w:rsidR="00206DEE" w:rsidRPr="008B5602" w:rsidSect="00BB4880">
      <w:footerReference w:type="defaul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086BA" w14:textId="77777777" w:rsidR="00594A51" w:rsidRDefault="00594A51">
      <w:r>
        <w:separator/>
      </w:r>
    </w:p>
  </w:endnote>
  <w:endnote w:type="continuationSeparator" w:id="0">
    <w:p w14:paraId="50034177" w14:textId="77777777" w:rsidR="00594A51" w:rsidRDefault="0059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ew York">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3CE1E" w14:textId="19A6EB86" w:rsidR="005A7D32" w:rsidRPr="006B6225" w:rsidRDefault="005A7D32" w:rsidP="00495089">
    <w:pPr>
      <w:pStyle w:val="Footer"/>
      <w:spacing w:after="0"/>
      <w:jc w:val="right"/>
      <w:rPr>
        <w:i/>
        <w:color w:val="000000" w:themeColor="text1"/>
        <w:sz w:val="16"/>
        <w:szCs w:val="16"/>
      </w:rPr>
    </w:pPr>
    <w:r>
      <w:rPr>
        <w:i/>
        <w:color w:val="000000" w:themeColor="text1"/>
        <w:sz w:val="16"/>
        <w:szCs w:val="16"/>
      </w:rPr>
      <w:t xml:space="preserve">Systems &amp; Scale </w:t>
    </w:r>
    <w:r w:rsidRPr="006B6225">
      <w:rPr>
        <w:i/>
        <w:color w:val="000000" w:themeColor="text1"/>
        <w:sz w:val="16"/>
        <w:szCs w:val="16"/>
      </w:rPr>
      <w:t xml:space="preserve">Unit, </w:t>
    </w:r>
    <w:r>
      <w:rPr>
        <w:i/>
        <w:color w:val="000000" w:themeColor="text1"/>
        <w:sz w:val="16"/>
        <w:szCs w:val="16"/>
      </w:rPr>
      <w:t>Activity 4.4</w:t>
    </w:r>
  </w:p>
  <w:p w14:paraId="587CC3D8" w14:textId="37C2630E" w:rsidR="005A7D32" w:rsidRPr="00495089" w:rsidRDefault="005A7D32" w:rsidP="00495089">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C10F17">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AFA81" w14:textId="77777777" w:rsidR="005A7D32" w:rsidRDefault="005A7D32"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5A7D32" w:rsidRPr="00BB4880" w14:paraId="1A54BED4" w14:textId="77777777" w:rsidTr="007422D2">
      <w:trPr>
        <w:trHeight w:val="541"/>
      </w:trPr>
      <w:tc>
        <w:tcPr>
          <w:tcW w:w="4434" w:type="dxa"/>
          <w:shd w:val="clear" w:color="auto" w:fill="auto"/>
        </w:tcPr>
        <w:p w14:paraId="0DA8F52B" w14:textId="77777777" w:rsidR="005A7D32" w:rsidRPr="00A60C04" w:rsidRDefault="005A7D32" w:rsidP="00CA47D3">
          <w:pPr>
            <w:pStyle w:val="Footer"/>
            <w:ind w:right="360"/>
            <w:rPr>
              <w:i/>
            </w:rPr>
          </w:pPr>
        </w:p>
      </w:tc>
      <w:tc>
        <w:tcPr>
          <w:tcW w:w="5104" w:type="dxa"/>
          <w:shd w:val="clear" w:color="auto" w:fill="auto"/>
        </w:tcPr>
        <w:p w14:paraId="25D21EFB" w14:textId="603B3C33" w:rsidR="005A7D32" w:rsidRPr="00BB4880" w:rsidRDefault="005A7D32" w:rsidP="008B5602">
          <w:pPr>
            <w:pStyle w:val="Footer"/>
            <w:spacing w:after="0"/>
            <w:jc w:val="right"/>
            <w:rPr>
              <w:i/>
              <w:color w:val="000000" w:themeColor="text1"/>
              <w:sz w:val="16"/>
              <w:szCs w:val="16"/>
            </w:rPr>
          </w:pPr>
          <w:r w:rsidRPr="00BB4880">
            <w:rPr>
              <w:i/>
              <w:color w:val="000000" w:themeColor="text1"/>
              <w:sz w:val="16"/>
              <w:szCs w:val="16"/>
            </w:rPr>
            <w:t>Systems and Scale Unit, Activity 4.4</w:t>
          </w:r>
        </w:p>
        <w:p w14:paraId="08FB4B0B" w14:textId="35EC90EA" w:rsidR="005A7D32" w:rsidRPr="00BB4880" w:rsidRDefault="005A7D32" w:rsidP="008B5602">
          <w:pPr>
            <w:pStyle w:val="Footer"/>
            <w:spacing w:after="0"/>
            <w:jc w:val="right"/>
            <w:rPr>
              <w:i/>
              <w:color w:val="000000" w:themeColor="text1"/>
              <w:sz w:val="16"/>
              <w:szCs w:val="16"/>
            </w:rPr>
          </w:pPr>
          <w:r w:rsidRPr="00BB4880">
            <w:rPr>
              <w:i/>
              <w:color w:val="000000" w:themeColor="text1"/>
              <w:sz w:val="16"/>
              <w:szCs w:val="16"/>
            </w:rPr>
            <w:t>Carbon: Transformations in Matter and Energy 201</w:t>
          </w:r>
          <w:r w:rsidR="00B53C70">
            <w:rPr>
              <w:i/>
              <w:color w:val="000000" w:themeColor="text1"/>
              <w:sz w:val="16"/>
              <w:szCs w:val="16"/>
            </w:rPr>
            <w:t>9</w:t>
          </w:r>
        </w:p>
        <w:p w14:paraId="2B7A9FE4" w14:textId="77777777" w:rsidR="005A7D32" w:rsidRPr="00BB4880" w:rsidRDefault="005A7D32" w:rsidP="008B5602">
          <w:pPr>
            <w:pStyle w:val="Footer"/>
            <w:spacing w:after="0"/>
            <w:jc w:val="right"/>
            <w:rPr>
              <w:i/>
              <w:color w:val="000000" w:themeColor="text1"/>
              <w:sz w:val="16"/>
              <w:szCs w:val="16"/>
            </w:rPr>
          </w:pPr>
          <w:r w:rsidRPr="00BB4880">
            <w:rPr>
              <w:i/>
              <w:color w:val="000000" w:themeColor="text1"/>
              <w:sz w:val="16"/>
              <w:szCs w:val="16"/>
            </w:rPr>
            <w:t>Michigan State University</w:t>
          </w:r>
        </w:p>
      </w:tc>
    </w:tr>
  </w:tbl>
  <w:p w14:paraId="40298C0E" w14:textId="52001D0D" w:rsidR="005A7D32" w:rsidRDefault="005A7D3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009DD8C4" wp14:editId="42918B5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B65BA" w14:textId="77777777" w:rsidR="00594A51" w:rsidRDefault="00594A51">
      <w:r>
        <w:separator/>
      </w:r>
    </w:p>
  </w:footnote>
  <w:footnote w:type="continuationSeparator" w:id="0">
    <w:p w14:paraId="5AB21D61" w14:textId="77777777" w:rsidR="00594A51" w:rsidRDefault="00594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90F61"/>
    <w:multiLevelType w:val="hybridMultilevel"/>
    <w:tmpl w:val="4208962C"/>
    <w:lvl w:ilvl="0" w:tplc="B44C6EE0">
      <w:start w:val="1"/>
      <w:numFmt w:val="bullet"/>
      <w:lvlText w:val="•"/>
      <w:lvlJc w:val="left"/>
      <w:pPr>
        <w:tabs>
          <w:tab w:val="num" w:pos="720"/>
        </w:tabs>
        <w:ind w:left="720" w:hanging="360"/>
      </w:pPr>
      <w:rPr>
        <w:rFonts w:ascii="Arial" w:hAnsi="Arial" w:hint="default"/>
      </w:rPr>
    </w:lvl>
    <w:lvl w:ilvl="1" w:tplc="2828F018">
      <w:numFmt w:val="bullet"/>
      <w:lvlText w:val="–"/>
      <w:lvlJc w:val="left"/>
      <w:pPr>
        <w:tabs>
          <w:tab w:val="num" w:pos="1440"/>
        </w:tabs>
        <w:ind w:left="1440" w:hanging="360"/>
      </w:pPr>
      <w:rPr>
        <w:rFonts w:ascii="Arial" w:hAnsi="Arial" w:hint="default"/>
      </w:rPr>
    </w:lvl>
    <w:lvl w:ilvl="2" w:tplc="544A0F0C" w:tentative="1">
      <w:start w:val="1"/>
      <w:numFmt w:val="bullet"/>
      <w:lvlText w:val="•"/>
      <w:lvlJc w:val="left"/>
      <w:pPr>
        <w:tabs>
          <w:tab w:val="num" w:pos="2160"/>
        </w:tabs>
        <w:ind w:left="2160" w:hanging="360"/>
      </w:pPr>
      <w:rPr>
        <w:rFonts w:ascii="Arial" w:hAnsi="Arial" w:hint="default"/>
      </w:rPr>
    </w:lvl>
    <w:lvl w:ilvl="3" w:tplc="AB62588E" w:tentative="1">
      <w:start w:val="1"/>
      <w:numFmt w:val="bullet"/>
      <w:lvlText w:val="•"/>
      <w:lvlJc w:val="left"/>
      <w:pPr>
        <w:tabs>
          <w:tab w:val="num" w:pos="2880"/>
        </w:tabs>
        <w:ind w:left="2880" w:hanging="360"/>
      </w:pPr>
      <w:rPr>
        <w:rFonts w:ascii="Arial" w:hAnsi="Arial" w:hint="default"/>
      </w:rPr>
    </w:lvl>
    <w:lvl w:ilvl="4" w:tplc="9E7C97BC" w:tentative="1">
      <w:start w:val="1"/>
      <w:numFmt w:val="bullet"/>
      <w:lvlText w:val="•"/>
      <w:lvlJc w:val="left"/>
      <w:pPr>
        <w:tabs>
          <w:tab w:val="num" w:pos="3600"/>
        </w:tabs>
        <w:ind w:left="3600" w:hanging="360"/>
      </w:pPr>
      <w:rPr>
        <w:rFonts w:ascii="Arial" w:hAnsi="Arial" w:hint="default"/>
      </w:rPr>
    </w:lvl>
    <w:lvl w:ilvl="5" w:tplc="B2F62AB0" w:tentative="1">
      <w:start w:val="1"/>
      <w:numFmt w:val="bullet"/>
      <w:lvlText w:val="•"/>
      <w:lvlJc w:val="left"/>
      <w:pPr>
        <w:tabs>
          <w:tab w:val="num" w:pos="4320"/>
        </w:tabs>
        <w:ind w:left="4320" w:hanging="360"/>
      </w:pPr>
      <w:rPr>
        <w:rFonts w:ascii="Arial" w:hAnsi="Arial" w:hint="default"/>
      </w:rPr>
    </w:lvl>
    <w:lvl w:ilvl="6" w:tplc="FEA6D598" w:tentative="1">
      <w:start w:val="1"/>
      <w:numFmt w:val="bullet"/>
      <w:lvlText w:val="•"/>
      <w:lvlJc w:val="left"/>
      <w:pPr>
        <w:tabs>
          <w:tab w:val="num" w:pos="5040"/>
        </w:tabs>
        <w:ind w:left="5040" w:hanging="360"/>
      </w:pPr>
      <w:rPr>
        <w:rFonts w:ascii="Arial" w:hAnsi="Arial" w:hint="default"/>
      </w:rPr>
    </w:lvl>
    <w:lvl w:ilvl="7" w:tplc="A2CE5CE2" w:tentative="1">
      <w:start w:val="1"/>
      <w:numFmt w:val="bullet"/>
      <w:lvlText w:val="•"/>
      <w:lvlJc w:val="left"/>
      <w:pPr>
        <w:tabs>
          <w:tab w:val="num" w:pos="5760"/>
        </w:tabs>
        <w:ind w:left="5760" w:hanging="360"/>
      </w:pPr>
      <w:rPr>
        <w:rFonts w:ascii="Arial" w:hAnsi="Arial" w:hint="default"/>
      </w:rPr>
    </w:lvl>
    <w:lvl w:ilvl="8" w:tplc="AB8A39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0"/>
  </w:num>
  <w:num w:numId="4">
    <w:abstractNumId w:val="4"/>
  </w:num>
  <w:num w:numId="5">
    <w:abstractNumId w:val="10"/>
  </w:num>
  <w:num w:numId="6">
    <w:abstractNumId w:val="16"/>
  </w:num>
  <w:num w:numId="7">
    <w:abstractNumId w:val="22"/>
  </w:num>
  <w:num w:numId="8">
    <w:abstractNumId w:val="20"/>
  </w:num>
  <w:num w:numId="9">
    <w:abstractNumId w:val="2"/>
  </w:num>
  <w:num w:numId="10">
    <w:abstractNumId w:val="5"/>
  </w:num>
  <w:num w:numId="11">
    <w:abstractNumId w:val="15"/>
  </w:num>
  <w:num w:numId="12">
    <w:abstractNumId w:val="9"/>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511A"/>
    <w:rsid w:val="000039B4"/>
    <w:rsid w:val="00056447"/>
    <w:rsid w:val="00064F8F"/>
    <w:rsid w:val="000801B7"/>
    <w:rsid w:val="00080F0A"/>
    <w:rsid w:val="000C42BE"/>
    <w:rsid w:val="000D2593"/>
    <w:rsid w:val="001143CA"/>
    <w:rsid w:val="00135C69"/>
    <w:rsid w:val="001401F3"/>
    <w:rsid w:val="00146EF9"/>
    <w:rsid w:val="0016032A"/>
    <w:rsid w:val="00184C6A"/>
    <w:rsid w:val="00206DEE"/>
    <w:rsid w:val="0023266B"/>
    <w:rsid w:val="00246B04"/>
    <w:rsid w:val="00254E54"/>
    <w:rsid w:val="002A5C2F"/>
    <w:rsid w:val="002F05AE"/>
    <w:rsid w:val="002F7A60"/>
    <w:rsid w:val="0030330D"/>
    <w:rsid w:val="0030488A"/>
    <w:rsid w:val="003329C0"/>
    <w:rsid w:val="00344A40"/>
    <w:rsid w:val="00364FD6"/>
    <w:rsid w:val="00380E96"/>
    <w:rsid w:val="0039598A"/>
    <w:rsid w:val="003A3F6D"/>
    <w:rsid w:val="003C789D"/>
    <w:rsid w:val="004820F1"/>
    <w:rsid w:val="00495089"/>
    <w:rsid w:val="00516331"/>
    <w:rsid w:val="00522C0C"/>
    <w:rsid w:val="00545934"/>
    <w:rsid w:val="00564F83"/>
    <w:rsid w:val="00594A51"/>
    <w:rsid w:val="005A7D32"/>
    <w:rsid w:val="005E061C"/>
    <w:rsid w:val="005F3962"/>
    <w:rsid w:val="006119C1"/>
    <w:rsid w:val="00677FAA"/>
    <w:rsid w:val="006B0FC4"/>
    <w:rsid w:val="006E4048"/>
    <w:rsid w:val="006E4601"/>
    <w:rsid w:val="006E4754"/>
    <w:rsid w:val="00706037"/>
    <w:rsid w:val="0072505E"/>
    <w:rsid w:val="00737780"/>
    <w:rsid w:val="007422D2"/>
    <w:rsid w:val="00790720"/>
    <w:rsid w:val="007B7768"/>
    <w:rsid w:val="007F4969"/>
    <w:rsid w:val="008309D9"/>
    <w:rsid w:val="008423F7"/>
    <w:rsid w:val="008565DF"/>
    <w:rsid w:val="00861A04"/>
    <w:rsid w:val="008B5602"/>
    <w:rsid w:val="008C1C0E"/>
    <w:rsid w:val="008C65B5"/>
    <w:rsid w:val="008D1C0F"/>
    <w:rsid w:val="008D7920"/>
    <w:rsid w:val="008E016E"/>
    <w:rsid w:val="00983032"/>
    <w:rsid w:val="009944D9"/>
    <w:rsid w:val="009C34AF"/>
    <w:rsid w:val="009D4F0A"/>
    <w:rsid w:val="009D5E53"/>
    <w:rsid w:val="009F759A"/>
    <w:rsid w:val="00A057EC"/>
    <w:rsid w:val="00A208B0"/>
    <w:rsid w:val="00A32B27"/>
    <w:rsid w:val="00A40110"/>
    <w:rsid w:val="00A76B83"/>
    <w:rsid w:val="00AC7D27"/>
    <w:rsid w:val="00B02C2D"/>
    <w:rsid w:val="00B3590B"/>
    <w:rsid w:val="00B425FA"/>
    <w:rsid w:val="00B53C70"/>
    <w:rsid w:val="00B56E42"/>
    <w:rsid w:val="00B71612"/>
    <w:rsid w:val="00BB4880"/>
    <w:rsid w:val="00BB67BB"/>
    <w:rsid w:val="00BF7DD7"/>
    <w:rsid w:val="00C05085"/>
    <w:rsid w:val="00C1040F"/>
    <w:rsid w:val="00C10F17"/>
    <w:rsid w:val="00C30F1B"/>
    <w:rsid w:val="00C31602"/>
    <w:rsid w:val="00C451A7"/>
    <w:rsid w:val="00C8669E"/>
    <w:rsid w:val="00CA47D3"/>
    <w:rsid w:val="00CD33C8"/>
    <w:rsid w:val="00CE1422"/>
    <w:rsid w:val="00D05AB5"/>
    <w:rsid w:val="00D12697"/>
    <w:rsid w:val="00D31878"/>
    <w:rsid w:val="00D54584"/>
    <w:rsid w:val="00D64793"/>
    <w:rsid w:val="00D70699"/>
    <w:rsid w:val="00D77FBC"/>
    <w:rsid w:val="00D81473"/>
    <w:rsid w:val="00DB06F8"/>
    <w:rsid w:val="00DD04A3"/>
    <w:rsid w:val="00E2199F"/>
    <w:rsid w:val="00E44EC6"/>
    <w:rsid w:val="00E54AE9"/>
    <w:rsid w:val="00E61F11"/>
    <w:rsid w:val="00E8511A"/>
    <w:rsid w:val="00EB7AC0"/>
    <w:rsid w:val="00EE1C15"/>
    <w:rsid w:val="00F17224"/>
    <w:rsid w:val="00F82EAC"/>
    <w:rsid w:val="00F86367"/>
    <w:rsid w:val="00F959CB"/>
    <w:rsid w:val="00FA3870"/>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C8A9F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B71612"/>
    <w:rPr>
      <w:sz w:val="18"/>
      <w:szCs w:val="18"/>
    </w:rPr>
  </w:style>
  <w:style w:type="paragraph" w:styleId="CommentText">
    <w:name w:val="annotation text"/>
    <w:basedOn w:val="Normal"/>
    <w:link w:val="CommentTextChar"/>
    <w:uiPriority w:val="99"/>
    <w:semiHidden/>
    <w:unhideWhenUsed/>
    <w:rsid w:val="00B71612"/>
    <w:rPr>
      <w:sz w:val="24"/>
      <w:szCs w:val="24"/>
    </w:rPr>
  </w:style>
  <w:style w:type="character" w:customStyle="1" w:styleId="CommentTextChar">
    <w:name w:val="Comment Text Char"/>
    <w:basedOn w:val="DefaultParagraphFont"/>
    <w:link w:val="CommentText"/>
    <w:uiPriority w:val="99"/>
    <w:semiHidden/>
    <w:rsid w:val="00B7161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71612"/>
    <w:rPr>
      <w:b/>
      <w:bCs/>
      <w:sz w:val="20"/>
      <w:szCs w:val="20"/>
    </w:rPr>
  </w:style>
  <w:style w:type="character" w:customStyle="1" w:styleId="CommentSubjectChar">
    <w:name w:val="Comment Subject Char"/>
    <w:basedOn w:val="CommentTextChar"/>
    <w:link w:val="CommentSubject"/>
    <w:uiPriority w:val="99"/>
    <w:semiHidden/>
    <w:rsid w:val="00B71612"/>
    <w:rPr>
      <w:rFonts w:ascii="Arial" w:hAnsi="Arial"/>
      <w:b/>
      <w:bCs/>
      <w:sz w:val="24"/>
      <w:szCs w:val="24"/>
    </w:rPr>
  </w:style>
  <w:style w:type="paragraph" w:styleId="BalloonText">
    <w:name w:val="Balloon Text"/>
    <w:basedOn w:val="Normal"/>
    <w:link w:val="BalloonTextChar"/>
    <w:uiPriority w:val="99"/>
    <w:semiHidden/>
    <w:unhideWhenUsed/>
    <w:rsid w:val="00B7161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71612"/>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087288">
      <w:bodyDiv w:val="1"/>
      <w:marLeft w:val="0"/>
      <w:marRight w:val="0"/>
      <w:marTop w:val="0"/>
      <w:marBottom w:val="0"/>
      <w:divBdr>
        <w:top w:val="none" w:sz="0" w:space="0" w:color="auto"/>
        <w:left w:val="none" w:sz="0" w:space="0" w:color="auto"/>
        <w:bottom w:val="none" w:sz="0" w:space="0" w:color="auto"/>
        <w:right w:val="none" w:sz="0" w:space="0" w:color="auto"/>
      </w:divBdr>
      <w:divsChild>
        <w:div w:id="2140607620">
          <w:marLeft w:val="547"/>
          <w:marRight w:val="0"/>
          <w:marTop w:val="154"/>
          <w:marBottom w:val="0"/>
          <w:divBdr>
            <w:top w:val="none" w:sz="0" w:space="0" w:color="auto"/>
            <w:left w:val="none" w:sz="0" w:space="0" w:color="auto"/>
            <w:bottom w:val="none" w:sz="0" w:space="0" w:color="auto"/>
            <w:right w:val="none" w:sz="0" w:space="0" w:color="auto"/>
          </w:divBdr>
        </w:div>
        <w:div w:id="641545587">
          <w:marLeft w:val="1166"/>
          <w:marRight w:val="0"/>
          <w:marTop w:val="134"/>
          <w:marBottom w:val="0"/>
          <w:divBdr>
            <w:top w:val="none" w:sz="0" w:space="0" w:color="auto"/>
            <w:left w:val="none" w:sz="0" w:space="0" w:color="auto"/>
            <w:bottom w:val="none" w:sz="0" w:space="0" w:color="auto"/>
            <w:right w:val="none" w:sz="0" w:space="0" w:color="auto"/>
          </w:divBdr>
        </w:div>
        <w:div w:id="992682011">
          <w:marLeft w:val="1166"/>
          <w:marRight w:val="0"/>
          <w:marTop w:val="134"/>
          <w:marBottom w:val="0"/>
          <w:divBdr>
            <w:top w:val="none" w:sz="0" w:space="0" w:color="auto"/>
            <w:left w:val="none" w:sz="0" w:space="0" w:color="auto"/>
            <w:bottom w:val="none" w:sz="0" w:space="0" w:color="auto"/>
            <w:right w:val="none" w:sz="0" w:space="0" w:color="auto"/>
          </w:divBdr>
        </w:div>
        <w:div w:id="1051341333">
          <w:marLeft w:val="1166"/>
          <w:marRight w:val="0"/>
          <w:marTop w:val="134"/>
          <w:marBottom w:val="0"/>
          <w:divBdr>
            <w:top w:val="none" w:sz="0" w:space="0" w:color="auto"/>
            <w:left w:val="none" w:sz="0" w:space="0" w:color="auto"/>
            <w:bottom w:val="none" w:sz="0" w:space="0" w:color="auto"/>
            <w:right w:val="none" w:sz="0" w:space="0" w:color="auto"/>
          </w:divBdr>
        </w:div>
        <w:div w:id="886260004">
          <w:marLeft w:val="547"/>
          <w:marRight w:val="0"/>
          <w:marTop w:val="154"/>
          <w:marBottom w:val="0"/>
          <w:divBdr>
            <w:top w:val="none" w:sz="0" w:space="0" w:color="auto"/>
            <w:left w:val="none" w:sz="0" w:space="0" w:color="auto"/>
            <w:bottom w:val="none" w:sz="0" w:space="0" w:color="auto"/>
            <w:right w:val="none" w:sz="0" w:space="0" w:color="auto"/>
          </w:divBdr>
        </w:div>
      </w:divsChild>
    </w:div>
    <w:div w:id="2126120429">
      <w:bodyDiv w:val="1"/>
      <w:marLeft w:val="0"/>
      <w:marRight w:val="0"/>
      <w:marTop w:val="0"/>
      <w:marBottom w:val="0"/>
      <w:divBdr>
        <w:top w:val="none" w:sz="0" w:space="0" w:color="auto"/>
        <w:left w:val="none" w:sz="0" w:space="0" w:color="auto"/>
        <w:bottom w:val="none" w:sz="0" w:space="0" w:color="auto"/>
        <w:right w:val="none" w:sz="0" w:space="0" w:color="auto"/>
      </w:divBdr>
      <w:divsChild>
        <w:div w:id="2011562912">
          <w:marLeft w:val="547"/>
          <w:marRight w:val="0"/>
          <w:marTop w:val="154"/>
          <w:marBottom w:val="0"/>
          <w:divBdr>
            <w:top w:val="none" w:sz="0" w:space="0" w:color="auto"/>
            <w:left w:val="none" w:sz="0" w:space="0" w:color="auto"/>
            <w:bottom w:val="none" w:sz="0" w:space="0" w:color="auto"/>
            <w:right w:val="none" w:sz="0" w:space="0" w:color="auto"/>
          </w:divBdr>
        </w:div>
        <w:div w:id="607667124">
          <w:marLeft w:val="1166"/>
          <w:marRight w:val="0"/>
          <w:marTop w:val="134"/>
          <w:marBottom w:val="0"/>
          <w:divBdr>
            <w:top w:val="none" w:sz="0" w:space="0" w:color="auto"/>
            <w:left w:val="none" w:sz="0" w:space="0" w:color="auto"/>
            <w:bottom w:val="none" w:sz="0" w:space="0" w:color="auto"/>
            <w:right w:val="none" w:sz="0" w:space="0" w:color="auto"/>
          </w:divBdr>
        </w:div>
        <w:div w:id="2052916977">
          <w:marLeft w:val="1166"/>
          <w:marRight w:val="0"/>
          <w:marTop w:val="134"/>
          <w:marBottom w:val="0"/>
          <w:divBdr>
            <w:top w:val="none" w:sz="0" w:space="0" w:color="auto"/>
            <w:left w:val="none" w:sz="0" w:space="0" w:color="auto"/>
            <w:bottom w:val="none" w:sz="0" w:space="0" w:color="auto"/>
            <w:right w:val="none" w:sz="0" w:space="0" w:color="auto"/>
          </w:divBdr>
        </w:div>
        <w:div w:id="747574417">
          <w:marLeft w:val="1166"/>
          <w:marRight w:val="0"/>
          <w:marTop w:val="134"/>
          <w:marBottom w:val="0"/>
          <w:divBdr>
            <w:top w:val="none" w:sz="0" w:space="0" w:color="auto"/>
            <w:left w:val="none" w:sz="0" w:space="0" w:color="auto"/>
            <w:bottom w:val="none" w:sz="0" w:space="0" w:color="auto"/>
            <w:right w:val="none" w:sz="0" w:space="0" w:color="auto"/>
          </w:divBdr>
        </w:div>
        <w:div w:id="1707492">
          <w:marLeft w:val="547"/>
          <w:marRight w:val="0"/>
          <w:marTop w:val="154"/>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Download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CTIME_Template_w_Logo_Dated.dotx</Template>
  <TotalTime>26</TotalTime>
  <Pages>2</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10</cp:revision>
  <cp:lastPrinted>2017-07-10T19:50:00Z</cp:lastPrinted>
  <dcterms:created xsi:type="dcterms:W3CDTF">2018-09-24T16:57:00Z</dcterms:created>
  <dcterms:modified xsi:type="dcterms:W3CDTF">2020-04-15T15:20:00Z</dcterms:modified>
</cp:coreProperties>
</file>